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192" w:rsidRPr="00783277" w:rsidRDefault="00CB5192" w:rsidP="002F17B7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CB5192" w:rsidRPr="00783277" w:rsidRDefault="00CB5192" w:rsidP="002F17B7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224/11.02-04/15-78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CB5192" w:rsidRPr="00783277" w:rsidRDefault="00CB5192" w:rsidP="002F17B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CB5192" w:rsidRPr="00783277" w:rsidRDefault="00CB5192" w:rsidP="002F17B7">
      <w:pPr>
        <w:numPr>
          <w:ilvl w:val="0"/>
          <w:numId w:val="1"/>
        </w:numPr>
        <w:tabs>
          <w:tab w:val="clear" w:pos="1070"/>
          <w:tab w:val="num" w:pos="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C62BD7">
        <w:rPr>
          <w:rFonts w:ascii="Times New Roman" w:hAnsi="Times New Roman" w:cs="Times New Roman"/>
          <w:spacing w:val="-6"/>
        </w:rPr>
        <w:t>установочных комплектов и передача прав пользования ПО</w:t>
      </w:r>
      <w:r w:rsidRPr="00C62BD7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C62BD7">
        <w:rPr>
          <w:rFonts w:ascii="Times New Roman" w:hAnsi="Times New Roman" w:cs="Times New Roman"/>
          <w:spacing w:val="-6"/>
        </w:rPr>
        <w:t>для ЭВМ</w:t>
      </w:r>
      <w:r w:rsidRPr="007616E2">
        <w:rPr>
          <w:rFonts w:ascii="Times New Roman" w:hAnsi="Times New Roman" w:cs="Times New Roman"/>
          <w:spacing w:val="-6"/>
        </w:rPr>
        <w:t xml:space="preserve"> </w:t>
      </w:r>
      <w:r w:rsidRPr="00BB4957">
        <w:rPr>
          <w:rFonts w:ascii="Times New Roman" w:hAnsi="Times New Roman" w:cs="Times New Roman"/>
          <w:color w:val="000000"/>
        </w:rPr>
        <w:t>для нужд ФГУП «ГНЦ РФ</w:t>
      </w:r>
      <w:r w:rsidRPr="00783277">
        <w:rPr>
          <w:rFonts w:ascii="Times New Roman" w:hAnsi="Times New Roman" w:cs="Times New Roman"/>
          <w:color w:val="000000"/>
        </w:rPr>
        <w:t>-ФЭИ».</w:t>
      </w:r>
    </w:p>
    <w:p w:rsidR="00CB5192" w:rsidRPr="00783277" w:rsidRDefault="00CB5192" w:rsidP="002F17B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CB5192" w:rsidRPr="00783277" w:rsidRDefault="00CB5192" w:rsidP="002F17B7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CB5192" w:rsidRPr="00783277" w:rsidRDefault="00CB5192" w:rsidP="002F17B7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CB5192" w:rsidRPr="00C62BD7" w:rsidRDefault="00CB5192" w:rsidP="002F17B7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C62BD7">
        <w:rPr>
          <w:rFonts w:ascii="Times New Roman" w:hAnsi="Times New Roman" w:cs="Times New Roman"/>
          <w:color w:val="000000"/>
        </w:rPr>
        <w:t>Некрасова Людмила Анатольевна</w:t>
      </w:r>
      <w:r w:rsidRPr="00C753F6">
        <w:rPr>
          <w:rFonts w:ascii="Times New Roman" w:hAnsi="Times New Roman" w:cs="Times New Roman"/>
          <w:color w:val="000000"/>
        </w:rPr>
        <w:t>, (48439) 9-</w:t>
      </w:r>
      <w:r w:rsidRPr="00845FA6">
        <w:rPr>
          <w:rFonts w:ascii="Times New Roman" w:hAnsi="Times New Roman" w:cs="Times New Roman"/>
          <w:color w:val="000000"/>
        </w:rPr>
        <w:t>48-96</w:t>
      </w:r>
      <w:r w:rsidRPr="00C753F6">
        <w:rPr>
          <w:rFonts w:ascii="Times New Roman" w:hAnsi="Times New Roman" w:cs="Times New Roman"/>
          <w:color w:val="000000"/>
        </w:rPr>
        <w:t xml:space="preserve">, факс (48439) 9-49-30, </w:t>
      </w:r>
      <w:r w:rsidRPr="00C62BD7">
        <w:rPr>
          <w:rFonts w:ascii="Times New Roman" w:hAnsi="Times New Roman" w:cs="Times New Roman"/>
          <w:color w:val="000000"/>
          <w:lang w:val="en-US"/>
        </w:rPr>
        <w:t>lnekrasova</w:t>
      </w:r>
      <w:r w:rsidRPr="00C62BD7">
        <w:rPr>
          <w:rFonts w:ascii="Times New Roman" w:hAnsi="Times New Roman" w:cs="Times New Roman"/>
          <w:color w:val="000000"/>
        </w:rPr>
        <w:t>@</w:t>
      </w:r>
      <w:r w:rsidRPr="00C62BD7">
        <w:rPr>
          <w:rFonts w:ascii="Times New Roman" w:hAnsi="Times New Roman" w:cs="Times New Roman"/>
          <w:color w:val="000000"/>
          <w:lang w:val="en-US"/>
        </w:rPr>
        <w:t>ippe</w:t>
      </w:r>
      <w:r w:rsidRPr="00C62BD7">
        <w:rPr>
          <w:rFonts w:ascii="Times New Roman" w:hAnsi="Times New Roman" w:cs="Times New Roman"/>
          <w:color w:val="000000"/>
        </w:rPr>
        <w:t>.</w:t>
      </w:r>
      <w:r w:rsidRPr="00C62BD7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CB5192" w:rsidRPr="00783277" w:rsidRDefault="00CB5192" w:rsidP="002F17B7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Матюкова Светлана Ивановна,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CB5192" w:rsidRPr="007E0569" w:rsidRDefault="00CB5192" w:rsidP="002F17B7">
      <w:pPr>
        <w:numPr>
          <w:ilvl w:val="0"/>
          <w:numId w:val="1"/>
        </w:numPr>
        <w:tabs>
          <w:tab w:val="clear" w:pos="107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Предмет договора:</w:t>
      </w:r>
      <w:r w:rsidRPr="007E0569">
        <w:rPr>
          <w:rFonts w:ascii="Times New Roman" w:hAnsi="Times New Roman" w:cs="Times New Roman"/>
          <w:color w:val="000000"/>
        </w:rPr>
        <w:t xml:space="preserve"> поставка </w:t>
      </w:r>
      <w:r w:rsidRPr="00C62BD7">
        <w:rPr>
          <w:rFonts w:ascii="Times New Roman" w:hAnsi="Times New Roman" w:cs="Times New Roman"/>
        </w:rPr>
        <w:t>установочных комплектов и передача прав пользования ПО</w:t>
      </w:r>
      <w:r w:rsidRPr="00C62BD7">
        <w:rPr>
          <w:rFonts w:ascii="Times New Roman" w:hAnsi="Times New Roman" w:cs="Times New Roman"/>
          <w:b/>
          <w:bCs/>
        </w:rPr>
        <w:t xml:space="preserve"> </w:t>
      </w:r>
      <w:r w:rsidRPr="00C62BD7">
        <w:rPr>
          <w:rFonts w:ascii="Times New Roman" w:hAnsi="Times New Roman" w:cs="Times New Roman"/>
        </w:rPr>
        <w:t>для ЭВМ</w:t>
      </w:r>
      <w:r>
        <w:rPr>
          <w:rFonts w:ascii="Times New Roman" w:hAnsi="Times New Roman" w:cs="Times New Roman"/>
        </w:rPr>
        <w:t>.</w:t>
      </w:r>
    </w:p>
    <w:p w:rsidR="00CB5192" w:rsidRPr="007E0569" w:rsidRDefault="00CB5192" w:rsidP="002F17B7">
      <w:pPr>
        <w:suppressAutoHyphens w:val="0"/>
        <w:ind w:firstLine="709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E0569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CB5192" w:rsidRPr="00783277" w:rsidRDefault="00CB5192" w:rsidP="002F17B7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>
        <w:rPr>
          <w:rFonts w:ascii="Times New Roman" w:hAnsi="Times New Roman" w:cs="Times New Roman"/>
        </w:rPr>
        <w:t>30 апреля</w:t>
      </w:r>
      <w:r w:rsidRPr="006C4BDD">
        <w:rPr>
          <w:rFonts w:ascii="Times New Roman" w:hAnsi="Times New Roman" w:cs="Times New Roman"/>
        </w:rPr>
        <w:t xml:space="preserve"> </w:t>
      </w:r>
      <w:r w:rsidRPr="00BB4957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5</w:t>
      </w:r>
      <w:r w:rsidRPr="00BB4957">
        <w:rPr>
          <w:rFonts w:ascii="Times New Roman" w:hAnsi="Times New Roman" w:cs="Times New Roman"/>
        </w:rPr>
        <w:t xml:space="preserve"> го</w:t>
      </w:r>
      <w:r>
        <w:rPr>
          <w:rFonts w:ascii="Times New Roman" w:hAnsi="Times New Roman" w:cs="Times New Roman"/>
        </w:rPr>
        <w:t>да. Возможна досрочная поставка</w:t>
      </w:r>
      <w:r w:rsidRPr="007572C3">
        <w:rPr>
          <w:rFonts w:ascii="Times New Roman" w:hAnsi="Times New Roman" w:cs="Times New Roman"/>
        </w:rPr>
        <w:t>.</w:t>
      </w:r>
    </w:p>
    <w:p w:rsidR="00CB5192" w:rsidRPr="00783277" w:rsidRDefault="00CB5192" w:rsidP="002F17B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783277">
        <w:rPr>
          <w:rFonts w:ascii="Times New Roman" w:hAnsi="Times New Roman" w:cs="Times New Roman"/>
        </w:rPr>
        <w:t>249033, г. Обнинск, пл. Бондаренко, д. 1.</w:t>
      </w:r>
    </w:p>
    <w:p w:rsidR="00CB5192" w:rsidRPr="00783277" w:rsidRDefault="00CB5192" w:rsidP="002F17B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CB5192" w:rsidRPr="00783277" w:rsidRDefault="00CB5192" w:rsidP="002F17B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CB5192" w:rsidRPr="00783277" w:rsidRDefault="00CB5192" w:rsidP="002F17B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CB5192" w:rsidRPr="00783277" w:rsidRDefault="00CB5192" w:rsidP="002F17B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CB5192" w:rsidRPr="00783277" w:rsidRDefault="00CB5192" w:rsidP="002F17B7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C62BD7">
        <w:rPr>
          <w:rFonts w:ascii="Times New Roman" w:hAnsi="Times New Roman" w:cs="Times New Roman"/>
        </w:rPr>
        <w:t>2 545 703,60</w:t>
      </w:r>
      <w:r w:rsidRPr="00C62BD7">
        <w:rPr>
          <w:rFonts w:ascii="Times New Roman" w:hAnsi="Times New Roman" w:cs="Times New Roman"/>
          <w:b/>
          <w:bCs/>
        </w:rPr>
        <w:t xml:space="preserve"> </w:t>
      </w:r>
      <w:r w:rsidRPr="00C62BD7">
        <w:rPr>
          <w:rFonts w:ascii="Times New Roman" w:hAnsi="Times New Roman" w:cs="Times New Roman"/>
        </w:rPr>
        <w:t>(два миллиона пятьсот сорок пять тысяч семьсот три руб</w:t>
      </w:r>
      <w:r>
        <w:rPr>
          <w:rFonts w:ascii="Times New Roman" w:hAnsi="Times New Roman" w:cs="Times New Roman"/>
        </w:rPr>
        <w:t>ля</w:t>
      </w:r>
      <w:r w:rsidRPr="00C62BD7">
        <w:rPr>
          <w:rFonts w:ascii="Times New Roman" w:hAnsi="Times New Roman" w:cs="Times New Roman"/>
        </w:rPr>
        <w:t xml:space="preserve"> 60</w:t>
      </w:r>
      <w:r w:rsidRPr="007616E2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коп</w:t>
      </w:r>
      <w:r>
        <w:rPr>
          <w:rFonts w:ascii="Times New Roman" w:hAnsi="Times New Roman" w:cs="Times New Roman"/>
          <w:color w:val="000000"/>
        </w:rPr>
        <w:t>еек</w:t>
      </w:r>
      <w:r w:rsidRPr="00783277">
        <w:rPr>
          <w:rFonts w:ascii="Times New Roman" w:hAnsi="Times New Roman" w:cs="Times New Roman"/>
          <w:color w:val="000000"/>
        </w:rPr>
        <w:t>) рублей, включая НДС 18%. С учетом расходов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CB5192" w:rsidRPr="00783277" w:rsidRDefault="00CB5192" w:rsidP="002F17B7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C62BD7">
        <w:rPr>
          <w:rFonts w:ascii="Times New Roman" w:hAnsi="Times New Roman" w:cs="Times New Roman"/>
        </w:rPr>
        <w:t>2 328 288,55 (два миллиона триста двадцать восемь тысяч две</w:t>
      </w:r>
      <w:r>
        <w:rPr>
          <w:rFonts w:ascii="Times New Roman" w:hAnsi="Times New Roman" w:cs="Times New Roman"/>
        </w:rPr>
        <w:t>сти восемьдесят восемь рублей 55</w:t>
      </w:r>
      <w:r w:rsidRPr="00BB4957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  <w:color w:val="000000"/>
        </w:rPr>
        <w:t>коп</w:t>
      </w:r>
      <w:r>
        <w:rPr>
          <w:rFonts w:ascii="Times New Roman" w:hAnsi="Times New Roman" w:cs="Times New Roman"/>
        </w:rPr>
        <w:t>еек</w:t>
      </w:r>
      <w:r w:rsidRPr="00783277">
        <w:rPr>
          <w:rFonts w:ascii="Times New Roman" w:hAnsi="Times New Roman" w:cs="Times New Roman"/>
        </w:rPr>
        <w:t>) рублей</w:t>
      </w:r>
      <w:r w:rsidRPr="00783277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CB5192" w:rsidRPr="00783277" w:rsidRDefault="00CB5192" w:rsidP="002F17B7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E0569"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CB5192" w:rsidRPr="00783277" w:rsidRDefault="00CB5192" w:rsidP="002F17B7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CB5192" w:rsidRDefault="00CB5192" w:rsidP="00220474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CB5192" w:rsidRPr="00220474" w:rsidRDefault="00CB5192" w:rsidP="00220474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CB5192" w:rsidRPr="00783277" w:rsidRDefault="00CB5192" w:rsidP="002F17B7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220474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CB5192" w:rsidRPr="00783277" w:rsidRDefault="00CB5192" w:rsidP="002F17B7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505134">
        <w:rPr>
          <w:rFonts w:ascii="Times New Roman" w:hAnsi="Times New Roman" w:cs="Times New Roman"/>
          <w:spacing w:val="-6"/>
          <w:highlight w:val="yellow"/>
        </w:rPr>
        <w:t>06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 w:rsidRPr="00087DA8"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CB5192" w:rsidRPr="00783277" w:rsidRDefault="00CB5192" w:rsidP="002F17B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20474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087DA8">
        <w:rPr>
          <w:rFonts w:ascii="Times New Roman" w:hAnsi="Times New Roman" w:cs="Times New Roman"/>
          <w:spacing w:val="-6"/>
          <w:highlight w:val="yellow"/>
        </w:rPr>
        <w:t>«1</w:t>
      </w:r>
      <w:r>
        <w:rPr>
          <w:rFonts w:ascii="Times New Roman" w:hAnsi="Times New Roman" w:cs="Times New Roman"/>
          <w:spacing w:val="-6"/>
          <w:highlight w:val="yellow"/>
        </w:rPr>
        <w:t>6</w:t>
      </w:r>
      <w:r w:rsidRPr="00087DA8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CB5192" w:rsidRPr="00783277" w:rsidRDefault="00CB5192" w:rsidP="002F17B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20474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087DA8">
        <w:rPr>
          <w:rFonts w:ascii="Times New Roman" w:hAnsi="Times New Roman" w:cs="Times New Roman"/>
          <w:spacing w:val="-6"/>
          <w:highlight w:val="yellow"/>
        </w:rPr>
        <w:t>«1</w:t>
      </w:r>
      <w:r>
        <w:rPr>
          <w:rFonts w:ascii="Times New Roman" w:hAnsi="Times New Roman" w:cs="Times New Roman"/>
          <w:spacing w:val="-6"/>
          <w:highlight w:val="yellow"/>
        </w:rPr>
        <w:t>6</w:t>
      </w:r>
      <w:r w:rsidRPr="00087DA8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CB5192" w:rsidRPr="002658BE" w:rsidRDefault="00CB5192" w:rsidP="002F17B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20474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 xml:space="preserve">. Срок заключения </w:t>
      </w:r>
      <w:r w:rsidRPr="002658BE">
        <w:rPr>
          <w:rFonts w:ascii="Times New Roman" w:hAnsi="Times New Roman" w:cs="Times New Roman"/>
          <w:b/>
          <w:bCs/>
          <w:color w:val="000000"/>
          <w:spacing w:val="-6"/>
        </w:rPr>
        <w:t>договора</w:t>
      </w:r>
      <w:r w:rsidRPr="002658BE">
        <w:rPr>
          <w:rFonts w:ascii="Times New Roman" w:hAnsi="Times New Roman" w:cs="Times New Roman"/>
          <w:color w:val="000000"/>
          <w:spacing w:val="-6"/>
        </w:rPr>
        <w:t xml:space="preserve"> после определения победителя запроса цен: </w:t>
      </w:r>
      <w:r w:rsidRPr="002658BE">
        <w:rPr>
          <w:rFonts w:ascii="Times New Roman" w:hAnsi="Times New Roman" w:cs="Times New Roman"/>
          <w:color w:val="000000"/>
        </w:rPr>
        <w:t>в течение 20 дней, но не ранее 10 дней со дня размещения на официальном сайте протокола оценки и сопоставления заявок на участие в запросе цен.</w:t>
      </w:r>
    </w:p>
    <w:p w:rsidR="00CB5192" w:rsidRPr="00783277" w:rsidRDefault="00CB5192" w:rsidP="002F17B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20474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CB5192" w:rsidRPr="00783277" w:rsidRDefault="00CB5192" w:rsidP="002F17B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220474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CB5192" w:rsidRPr="00783277" w:rsidRDefault="00CB5192" w:rsidP="002F17B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220474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CB5192" w:rsidRPr="00783277" w:rsidRDefault="00CB5192" w:rsidP="002F17B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CB5192" w:rsidRPr="00783277" w:rsidRDefault="00CB5192" w:rsidP="002F17B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CB5192" w:rsidRPr="00783277" w:rsidRDefault="00CB5192" w:rsidP="002F17B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CB5192" w:rsidRPr="00783277" w:rsidRDefault="00CB5192" w:rsidP="002F17B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220474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CB5192" w:rsidRDefault="00CB5192">
      <w:pPr>
        <w:rPr>
          <w:rFonts w:cs="Times New Roman"/>
        </w:rPr>
      </w:pPr>
    </w:p>
    <w:sectPr w:rsidR="00CB5192" w:rsidSect="00266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628B4D4"/>
    <w:lvl w:ilvl="0" w:tplc="D2AC880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02B7"/>
    <w:rsid w:val="00087DA8"/>
    <w:rsid w:val="000E1028"/>
    <w:rsid w:val="001F4D81"/>
    <w:rsid w:val="00220474"/>
    <w:rsid w:val="002658BE"/>
    <w:rsid w:val="00266B3C"/>
    <w:rsid w:val="002F17B7"/>
    <w:rsid w:val="00505134"/>
    <w:rsid w:val="005369A0"/>
    <w:rsid w:val="006C4BDD"/>
    <w:rsid w:val="007572C3"/>
    <w:rsid w:val="007616E2"/>
    <w:rsid w:val="007757DE"/>
    <w:rsid w:val="00783277"/>
    <w:rsid w:val="007E0569"/>
    <w:rsid w:val="00845FA6"/>
    <w:rsid w:val="008E3C0C"/>
    <w:rsid w:val="009E1518"/>
    <w:rsid w:val="00AF2D02"/>
    <w:rsid w:val="00BB4957"/>
    <w:rsid w:val="00C572F3"/>
    <w:rsid w:val="00C62BD7"/>
    <w:rsid w:val="00C753F6"/>
    <w:rsid w:val="00C902B7"/>
    <w:rsid w:val="00CB5192"/>
    <w:rsid w:val="00D42E6F"/>
    <w:rsid w:val="00D436F6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7B7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369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DFA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817</Words>
  <Characters>4657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cp:lastPrinted>2015-02-27T07:16:00Z</cp:lastPrinted>
  <dcterms:created xsi:type="dcterms:W3CDTF">2015-02-19T06:26:00Z</dcterms:created>
  <dcterms:modified xsi:type="dcterms:W3CDTF">2015-02-27T07:28:00Z</dcterms:modified>
</cp:coreProperties>
</file>